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6D7" w14:textId="7B4C8E2D" w:rsidR="00D1223F" w:rsidRPr="00C87640" w:rsidRDefault="00D90BEE" w:rsidP="00D1223F">
      <w:pPr>
        <w:pStyle w:val="a5"/>
        <w:tabs>
          <w:tab w:val="right" w:pos="10206"/>
        </w:tabs>
        <w:rPr>
          <w:rFonts w:ascii="Calibri" w:hAnsi="Calibri"/>
          <w:sz w:val="24"/>
          <w:lang w:val="en-US"/>
        </w:rPr>
      </w:pPr>
      <w:r>
        <w:rPr>
          <w:rFonts w:ascii="Calibri" w:hAnsi="Calibri"/>
          <w:sz w:val="24"/>
        </w:rPr>
        <w:t>3GPP TSG-RAN</w:t>
      </w:r>
      <w:r w:rsidR="00D1223F">
        <w:rPr>
          <w:rFonts w:ascii="Calibri" w:hAnsi="Calibri"/>
          <w:sz w:val="24"/>
        </w:rPr>
        <w:t xml:space="preserve"> Meeting #</w:t>
      </w:r>
      <w:r>
        <w:rPr>
          <w:rFonts w:ascii="Calibri" w:hAnsi="Calibri" w:hint="eastAsia"/>
          <w:sz w:val="24"/>
        </w:rPr>
        <w:t>74</w:t>
      </w:r>
      <w:r w:rsidR="00D1223F" w:rsidRPr="00921625" w:rsidDel="00B15597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ab/>
        <w:t>RP</w:t>
      </w:r>
      <w:r w:rsidR="00D1223F">
        <w:rPr>
          <w:rFonts w:ascii="Calibri" w:hAnsi="Calibri"/>
          <w:sz w:val="24"/>
        </w:rPr>
        <w:t>-1</w:t>
      </w:r>
      <w:r>
        <w:rPr>
          <w:rFonts w:ascii="Calibri" w:hAnsi="Calibri" w:hint="eastAsia"/>
          <w:sz w:val="24"/>
        </w:rPr>
        <w:t>62034</w:t>
      </w:r>
    </w:p>
    <w:p w14:paraId="6EB16E12" w14:textId="52EE6BC8" w:rsidR="00D1223F" w:rsidRPr="00925550" w:rsidRDefault="007B55EC" w:rsidP="00D1223F">
      <w:pPr>
        <w:widowControl w:val="0"/>
        <w:tabs>
          <w:tab w:val="right" w:pos="10206"/>
        </w:tabs>
        <w:spacing w:after="120"/>
        <w:rPr>
          <w:rFonts w:ascii="Calibri" w:hAnsi="Calibri" w:cs="Arial"/>
          <w:b/>
          <w:noProof/>
          <w:sz w:val="24"/>
          <w:lang w:val="it-IT"/>
        </w:rPr>
      </w:pPr>
      <w:r>
        <w:rPr>
          <w:rFonts w:ascii="Calibri" w:hAnsi="Calibri" w:cs="Arial"/>
          <w:b/>
          <w:noProof/>
          <w:sz w:val="24"/>
          <w:lang w:val="it-IT"/>
        </w:rPr>
        <w:t>Vienna</w:t>
      </w:r>
      <w:r w:rsidR="00D1223F">
        <w:rPr>
          <w:rFonts w:ascii="Calibri" w:hAnsi="Calibri" w:cs="Arial"/>
          <w:b/>
          <w:noProof/>
          <w:sz w:val="24"/>
          <w:lang w:val="it-IT"/>
        </w:rPr>
        <w:t xml:space="preserve">, </w:t>
      </w:r>
      <w:r>
        <w:rPr>
          <w:rFonts w:ascii="Calibri" w:hAnsi="Calibri" w:cs="Arial"/>
          <w:b/>
          <w:noProof/>
          <w:sz w:val="24"/>
          <w:lang w:val="it-IT"/>
        </w:rPr>
        <w:t>Austria, 5 – 8 December</w:t>
      </w:r>
      <w:r w:rsidR="001A507C">
        <w:rPr>
          <w:rFonts w:ascii="Calibri" w:hAnsi="Calibri" w:cs="Arial"/>
          <w:b/>
          <w:noProof/>
          <w:sz w:val="24"/>
          <w:lang w:val="it-IT"/>
        </w:rPr>
        <w:t>, 2016</w:t>
      </w:r>
    </w:p>
    <w:p w14:paraId="27D88BD2" w14:textId="77777777" w:rsidR="00D1223F" w:rsidRPr="00385418" w:rsidRDefault="00D1223F" w:rsidP="00D1223F">
      <w:pPr>
        <w:spacing w:after="120"/>
        <w:ind w:left="1985" w:hanging="1985"/>
        <w:rPr>
          <w:rFonts w:ascii="Calibri" w:hAnsi="Calibri" w:cs="Arial"/>
          <w:b/>
          <w:lang w:val="it-IT"/>
        </w:rPr>
      </w:pPr>
    </w:p>
    <w:p w14:paraId="3978C4B1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</w:p>
    <w:p w14:paraId="691E8620" w14:textId="52CD7126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D90BEE" w:rsidRPr="00D90BEE">
        <w:rPr>
          <w:rFonts w:ascii="Calibri" w:hAnsi="Calibri" w:cs="Arial"/>
          <w:b/>
          <w:sz w:val="24"/>
          <w:szCs w:val="24"/>
        </w:rPr>
        <w:t>TR 36.745 v1.0.0 on Feasibility study on global application of LTE Band 11 and of LTE Band 21 UEs</w:t>
      </w:r>
    </w:p>
    <w:p w14:paraId="530C72EF" w14:textId="29FCAFB9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D90BEE">
        <w:rPr>
          <w:rFonts w:ascii="Calibri" w:hAnsi="Calibri" w:cs="Arial"/>
          <w:b/>
          <w:sz w:val="24"/>
          <w:szCs w:val="24"/>
        </w:rPr>
        <w:t>10</w:t>
      </w:r>
      <w:r w:rsidR="009B58F6">
        <w:rPr>
          <w:rFonts w:ascii="Calibri" w:hAnsi="Calibri" w:cs="Arial"/>
          <w:b/>
          <w:sz w:val="24"/>
          <w:szCs w:val="24"/>
        </w:rPr>
        <w:t>.</w:t>
      </w:r>
      <w:r w:rsidR="00D90BEE">
        <w:rPr>
          <w:rFonts w:ascii="Calibri" w:hAnsi="Calibri" w:cs="Arial"/>
          <w:b/>
          <w:sz w:val="24"/>
          <w:szCs w:val="24"/>
        </w:rPr>
        <w:t>8.8</w:t>
      </w:r>
      <w:bookmarkStart w:id="0" w:name="_GoBack"/>
      <w:bookmarkEnd w:id="0"/>
    </w:p>
    <w:p w14:paraId="1FA21796" w14:textId="77777777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1A4282">
        <w:rPr>
          <w:rFonts w:ascii="Calibri" w:hAnsi="Calibri" w:cs="Arial"/>
          <w:b/>
          <w:sz w:val="24"/>
          <w:szCs w:val="24"/>
        </w:rPr>
        <w:t>Approval</w:t>
      </w:r>
      <w:r>
        <w:rPr>
          <w:rFonts w:ascii="Calibri" w:hAnsi="Calibri" w:cs="Arial"/>
          <w:b/>
          <w:sz w:val="24"/>
          <w:szCs w:val="24"/>
        </w:rPr>
        <w:br/>
      </w:r>
    </w:p>
    <w:p w14:paraId="286FAA63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153AAAD5" w14:textId="51FAFB42" w:rsidR="001A4282" w:rsidRPr="005D4CA0" w:rsidRDefault="00D90BEE" w:rsidP="00801B92">
      <w:pPr>
        <w:rPr>
          <w:kern w:val="2"/>
          <w:lang w:val="en-US"/>
        </w:rPr>
      </w:pPr>
      <w:r>
        <w:rPr>
          <w:kern w:val="2"/>
          <w:lang w:val="en-US"/>
        </w:rPr>
        <w:t xml:space="preserve">The </w:t>
      </w:r>
      <w:r w:rsidR="000E12CE">
        <w:rPr>
          <w:kern w:val="2"/>
          <w:lang w:val="en-US"/>
        </w:rPr>
        <w:t xml:space="preserve">relevant </w:t>
      </w:r>
      <w:r>
        <w:rPr>
          <w:kern w:val="2"/>
          <w:lang w:val="en-US"/>
        </w:rPr>
        <w:t xml:space="preserve">TR(v1.0.0) </w:t>
      </w:r>
      <w:r w:rsidR="000E5FF8">
        <w:rPr>
          <w:kern w:val="2"/>
          <w:lang w:val="en-US"/>
        </w:rPr>
        <w:t xml:space="preserve">is attached for </w:t>
      </w:r>
      <w:r w:rsidR="007B55EC">
        <w:rPr>
          <w:kern w:val="2"/>
          <w:lang w:val="en-US"/>
        </w:rPr>
        <w:t>1-ste</w:t>
      </w:r>
      <w:r w:rsidR="005D4CA0">
        <w:rPr>
          <w:kern w:val="2"/>
          <w:lang w:val="en-US"/>
        </w:rPr>
        <w:t>p approval of</w:t>
      </w:r>
      <w:r>
        <w:rPr>
          <w:kern w:val="2"/>
          <w:lang w:val="en-US"/>
        </w:rPr>
        <w:t xml:space="preserve"> </w:t>
      </w:r>
      <w:r w:rsidR="000E5FF8">
        <w:rPr>
          <w:kern w:val="2"/>
          <w:lang w:val="en-US"/>
        </w:rPr>
        <w:t>the SI [1].</w:t>
      </w:r>
    </w:p>
    <w:p w14:paraId="0FD18261" w14:textId="77777777" w:rsidR="00D94415" w:rsidRPr="002C1994" w:rsidRDefault="00D94415" w:rsidP="00801B92">
      <w:pPr>
        <w:rPr>
          <w:kern w:val="2"/>
          <w:lang w:val="en-US"/>
        </w:rPr>
      </w:pPr>
    </w:p>
    <w:p w14:paraId="14A7C514" w14:textId="5B0B83B1" w:rsidR="008A680E" w:rsidRPr="000E5FF8" w:rsidRDefault="000E5FF8" w:rsidP="000E5FF8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2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0340532E" w14:textId="77777777" w:rsidR="00951EE1" w:rsidRDefault="003F71C2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F2B0B">
        <w:rPr>
          <w:rFonts w:ascii="Times New Roman" w:hAnsi="Times New Roman"/>
          <w:lang w:eastAsia="ja-JP"/>
        </w:rPr>
        <w:t xml:space="preserve">[1]      </w:t>
      </w:r>
      <w:r w:rsidR="00951EE1" w:rsidRPr="009F2B0B">
        <w:rPr>
          <w:rFonts w:ascii="Times New Roman" w:hAnsi="Times New Roman"/>
          <w:lang w:eastAsia="ja-JP"/>
        </w:rPr>
        <w:t>RP-161220    New Study Item proposal: Feasibility study on global application of LTE Band 11 and of LTE Band 21 UEs</w:t>
      </w:r>
      <w:r w:rsidR="00D7187A" w:rsidRPr="009F2B0B">
        <w:rPr>
          <w:rFonts w:ascii="Times New Roman" w:hAnsi="Times New Roman"/>
          <w:lang w:eastAsia="ja-JP"/>
        </w:rPr>
        <w:t xml:space="preserve">, </w:t>
      </w:r>
      <w:proofErr w:type="spellStart"/>
      <w:r w:rsidR="00951EE1" w:rsidRPr="009F2B0B">
        <w:rPr>
          <w:rFonts w:ascii="Times New Roman" w:hAnsi="Times New Roman"/>
          <w:lang w:eastAsia="ja-JP"/>
        </w:rPr>
        <w:t>SoftBank</w:t>
      </w:r>
      <w:proofErr w:type="spellEnd"/>
      <w:r w:rsidR="00951EE1" w:rsidRPr="009F2B0B">
        <w:rPr>
          <w:rFonts w:ascii="Times New Roman" w:hAnsi="Times New Roman"/>
          <w:lang w:eastAsia="ja-JP"/>
        </w:rPr>
        <w:t xml:space="preserve"> Corp.</w:t>
      </w:r>
    </w:p>
    <w:p w14:paraId="55C3C70E" w14:textId="77777777" w:rsidR="006D2A5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05D9F17" w14:textId="77777777" w:rsidR="006D2A5B" w:rsidRPr="009F2B0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2ACD521" w14:textId="77777777" w:rsidR="00D84639" w:rsidRPr="009F2B0B" w:rsidRDefault="00D84639" w:rsidP="00E722E7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5B790710" w14:textId="77777777" w:rsidR="00055E49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B29B0FD" w14:textId="0CC3A091" w:rsidR="0066171C" w:rsidRPr="007D3D43" w:rsidRDefault="00055E49" w:rsidP="007D3D4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br w:type="page"/>
      </w:r>
    </w:p>
    <w:p w14:paraId="3977CDC0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41D11B2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A3CB66D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762F487D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0EFCDBE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158CBD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533C916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55A310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BC7A5D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65330DF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2AC82B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F20991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09D57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2F207B5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C2788C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63B6072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593E2E3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4180B71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1FC106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3E0CD6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D8997E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295D7D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985C87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1C685F2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6B179151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D8E29" w14:textId="77777777" w:rsidR="008D5E91" w:rsidRDefault="008D5E91">
      <w:r>
        <w:separator/>
      </w:r>
    </w:p>
  </w:endnote>
  <w:endnote w:type="continuationSeparator" w:id="0">
    <w:p w14:paraId="53EEE029" w14:textId="77777777" w:rsidR="008D5E91" w:rsidRDefault="008D5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B2FAA" w14:textId="77777777" w:rsidR="00BB3C52" w:rsidRPr="004A6F4A" w:rsidRDefault="004A6F4A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Page</w:t>
    </w:r>
    <w:r w:rsidR="00BB3C52"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. </w:t>
    </w:r>
    <w:r w:rsidR="00BB3C52"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="00BB3C52"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="00BB3C52"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0E12CE" w:rsidRPr="000E12CE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1</w:t>
    </w:r>
    <w:r w:rsidR="00BB3C52"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9B04327" w14:textId="77777777" w:rsidR="00BB3C52" w:rsidRDefault="00BB3C52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DE0F9" w14:textId="77777777" w:rsidR="008D5E91" w:rsidRDefault="008D5E91">
      <w:r>
        <w:separator/>
      </w:r>
    </w:p>
  </w:footnote>
  <w:footnote w:type="continuationSeparator" w:id="0">
    <w:p w14:paraId="60745519" w14:textId="77777777" w:rsidR="008D5E91" w:rsidRDefault="008D5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3">
    <w:nsid w:val="44AC340A"/>
    <w:multiLevelType w:val="hybridMultilevel"/>
    <w:tmpl w:val="B80C30D2"/>
    <w:lvl w:ilvl="0" w:tplc="250A5A9E">
      <w:start w:val="3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5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6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7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8">
    <w:nsid w:val="53EA7B66"/>
    <w:multiLevelType w:val="hybridMultilevel"/>
    <w:tmpl w:val="CCD82B5C"/>
    <w:lvl w:ilvl="0" w:tplc="017E9BDC">
      <w:start w:val="5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1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6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7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0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9"/>
  </w:num>
  <w:num w:numId="5">
    <w:abstractNumId w:val="31"/>
  </w:num>
  <w:num w:numId="6">
    <w:abstractNumId w:val="27"/>
  </w:num>
  <w:num w:numId="7">
    <w:abstractNumId w:val="3"/>
  </w:num>
  <w:num w:numId="8">
    <w:abstractNumId w:val="2"/>
  </w:num>
  <w:num w:numId="9">
    <w:abstractNumId w:val="24"/>
  </w:num>
  <w:num w:numId="10">
    <w:abstractNumId w:val="23"/>
  </w:num>
  <w:num w:numId="11">
    <w:abstractNumId w:val="21"/>
  </w:num>
  <w:num w:numId="12">
    <w:abstractNumId w:val="15"/>
  </w:num>
  <w:num w:numId="13">
    <w:abstractNumId w:val="26"/>
  </w:num>
  <w:num w:numId="14">
    <w:abstractNumId w:val="6"/>
  </w:num>
  <w:num w:numId="15">
    <w:abstractNumId w:val="7"/>
  </w:num>
  <w:num w:numId="16">
    <w:abstractNumId w:val="1"/>
  </w:num>
  <w:num w:numId="17">
    <w:abstractNumId w:val="30"/>
  </w:num>
  <w:num w:numId="18">
    <w:abstractNumId w:val="14"/>
  </w:num>
  <w:num w:numId="19">
    <w:abstractNumId w:val="5"/>
  </w:num>
  <w:num w:numId="20">
    <w:abstractNumId w:val="16"/>
  </w:num>
  <w:num w:numId="21">
    <w:abstractNumId w:val="17"/>
  </w:num>
  <w:num w:numId="22">
    <w:abstractNumId w:val="10"/>
  </w:num>
  <w:num w:numId="23">
    <w:abstractNumId w:val="11"/>
  </w:num>
  <w:num w:numId="24">
    <w:abstractNumId w:val="28"/>
  </w:num>
  <w:num w:numId="25">
    <w:abstractNumId w:val="8"/>
  </w:num>
  <w:num w:numId="26">
    <w:abstractNumId w:val="25"/>
  </w:num>
  <w:num w:numId="27">
    <w:abstractNumId w:val="4"/>
  </w:num>
  <w:num w:numId="28">
    <w:abstractNumId w:val="12"/>
  </w:num>
  <w:num w:numId="29">
    <w:abstractNumId w:val="29"/>
  </w:num>
  <w:num w:numId="30">
    <w:abstractNumId w:val="13"/>
  </w:num>
  <w:num w:numId="31">
    <w:abstractNumId w:val="20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3B9A"/>
    <w:rsid w:val="00004DA9"/>
    <w:rsid w:val="00006EF7"/>
    <w:rsid w:val="000119DC"/>
    <w:rsid w:val="00012F55"/>
    <w:rsid w:val="000154F1"/>
    <w:rsid w:val="000205C5"/>
    <w:rsid w:val="00022167"/>
    <w:rsid w:val="000239E4"/>
    <w:rsid w:val="00024813"/>
    <w:rsid w:val="0003097F"/>
    <w:rsid w:val="000313F2"/>
    <w:rsid w:val="000321E8"/>
    <w:rsid w:val="00035E37"/>
    <w:rsid w:val="00037C06"/>
    <w:rsid w:val="0004081C"/>
    <w:rsid w:val="00041576"/>
    <w:rsid w:val="00044641"/>
    <w:rsid w:val="00044B2A"/>
    <w:rsid w:val="00052B1C"/>
    <w:rsid w:val="00052BF8"/>
    <w:rsid w:val="00052CD3"/>
    <w:rsid w:val="00055E49"/>
    <w:rsid w:val="00057116"/>
    <w:rsid w:val="00057532"/>
    <w:rsid w:val="00060D30"/>
    <w:rsid w:val="00062CDE"/>
    <w:rsid w:val="00063179"/>
    <w:rsid w:val="00063A58"/>
    <w:rsid w:val="00066825"/>
    <w:rsid w:val="00066F62"/>
    <w:rsid w:val="00067741"/>
    <w:rsid w:val="00070D8F"/>
    <w:rsid w:val="000717D1"/>
    <w:rsid w:val="00072E8A"/>
    <w:rsid w:val="000732A4"/>
    <w:rsid w:val="00073ABB"/>
    <w:rsid w:val="000827A1"/>
    <w:rsid w:val="00083959"/>
    <w:rsid w:val="000877BA"/>
    <w:rsid w:val="00091A05"/>
    <w:rsid w:val="000956EC"/>
    <w:rsid w:val="000965E9"/>
    <w:rsid w:val="000B0519"/>
    <w:rsid w:val="000B0BAD"/>
    <w:rsid w:val="000B16A1"/>
    <w:rsid w:val="000B1E8F"/>
    <w:rsid w:val="000B26A5"/>
    <w:rsid w:val="000B2810"/>
    <w:rsid w:val="000B49B8"/>
    <w:rsid w:val="000B5C3A"/>
    <w:rsid w:val="000B61FD"/>
    <w:rsid w:val="000C0429"/>
    <w:rsid w:val="000C4C75"/>
    <w:rsid w:val="000C625A"/>
    <w:rsid w:val="000D36E5"/>
    <w:rsid w:val="000D6DED"/>
    <w:rsid w:val="000D77F5"/>
    <w:rsid w:val="000D7835"/>
    <w:rsid w:val="000E12CE"/>
    <w:rsid w:val="000E40F4"/>
    <w:rsid w:val="000E5109"/>
    <w:rsid w:val="000E55AD"/>
    <w:rsid w:val="000E5FA6"/>
    <w:rsid w:val="000E5FF8"/>
    <w:rsid w:val="000F1274"/>
    <w:rsid w:val="000F238D"/>
    <w:rsid w:val="000F60B7"/>
    <w:rsid w:val="000F6D24"/>
    <w:rsid w:val="000F76B3"/>
    <w:rsid w:val="000F7C2A"/>
    <w:rsid w:val="001000A3"/>
    <w:rsid w:val="00100444"/>
    <w:rsid w:val="00100FBD"/>
    <w:rsid w:val="00102F4E"/>
    <w:rsid w:val="00105F6C"/>
    <w:rsid w:val="00105FE9"/>
    <w:rsid w:val="00107DC9"/>
    <w:rsid w:val="001138BE"/>
    <w:rsid w:val="001235E3"/>
    <w:rsid w:val="00140490"/>
    <w:rsid w:val="00140AA7"/>
    <w:rsid w:val="00142148"/>
    <w:rsid w:val="0014371F"/>
    <w:rsid w:val="001456C1"/>
    <w:rsid w:val="00154E87"/>
    <w:rsid w:val="00155924"/>
    <w:rsid w:val="00160E80"/>
    <w:rsid w:val="00163E2A"/>
    <w:rsid w:val="00166CF5"/>
    <w:rsid w:val="001672B7"/>
    <w:rsid w:val="00170EFF"/>
    <w:rsid w:val="001717AB"/>
    <w:rsid w:val="0017181B"/>
    <w:rsid w:val="00171DA2"/>
    <w:rsid w:val="00172945"/>
    <w:rsid w:val="00172D95"/>
    <w:rsid w:val="001749FE"/>
    <w:rsid w:val="001779ED"/>
    <w:rsid w:val="00182465"/>
    <w:rsid w:val="00184B5E"/>
    <w:rsid w:val="00185EA0"/>
    <w:rsid w:val="0019172E"/>
    <w:rsid w:val="001919B7"/>
    <w:rsid w:val="0019304F"/>
    <w:rsid w:val="001932B1"/>
    <w:rsid w:val="00194369"/>
    <w:rsid w:val="00196B0E"/>
    <w:rsid w:val="001A0098"/>
    <w:rsid w:val="001A1EDE"/>
    <w:rsid w:val="001A2A26"/>
    <w:rsid w:val="001A4282"/>
    <w:rsid w:val="001A507C"/>
    <w:rsid w:val="001A5658"/>
    <w:rsid w:val="001A6046"/>
    <w:rsid w:val="001A6F3D"/>
    <w:rsid w:val="001A7CB2"/>
    <w:rsid w:val="001B046B"/>
    <w:rsid w:val="001B1657"/>
    <w:rsid w:val="001B2543"/>
    <w:rsid w:val="001B7B8C"/>
    <w:rsid w:val="001C4350"/>
    <w:rsid w:val="001C4AA4"/>
    <w:rsid w:val="001C560A"/>
    <w:rsid w:val="001C5C86"/>
    <w:rsid w:val="001C651C"/>
    <w:rsid w:val="001D3C08"/>
    <w:rsid w:val="001D4E95"/>
    <w:rsid w:val="001D5CB5"/>
    <w:rsid w:val="001D7948"/>
    <w:rsid w:val="001D7DDF"/>
    <w:rsid w:val="001E192F"/>
    <w:rsid w:val="001E2E32"/>
    <w:rsid w:val="001E5078"/>
    <w:rsid w:val="001E563C"/>
    <w:rsid w:val="001E787A"/>
    <w:rsid w:val="001F0B9B"/>
    <w:rsid w:val="002000C2"/>
    <w:rsid w:val="00202199"/>
    <w:rsid w:val="00204417"/>
    <w:rsid w:val="002078D6"/>
    <w:rsid w:val="00210DC9"/>
    <w:rsid w:val="00212306"/>
    <w:rsid w:val="00213FE8"/>
    <w:rsid w:val="002153B8"/>
    <w:rsid w:val="002205F9"/>
    <w:rsid w:val="0022143B"/>
    <w:rsid w:val="00221833"/>
    <w:rsid w:val="002236C1"/>
    <w:rsid w:val="002240C5"/>
    <w:rsid w:val="00226C01"/>
    <w:rsid w:val="00232D9D"/>
    <w:rsid w:val="00232DC1"/>
    <w:rsid w:val="00233AC3"/>
    <w:rsid w:val="00234D05"/>
    <w:rsid w:val="0023726D"/>
    <w:rsid w:val="002400BE"/>
    <w:rsid w:val="00240BA6"/>
    <w:rsid w:val="00241ACC"/>
    <w:rsid w:val="00242633"/>
    <w:rsid w:val="00242F09"/>
    <w:rsid w:val="002430F3"/>
    <w:rsid w:val="00244342"/>
    <w:rsid w:val="00244DB8"/>
    <w:rsid w:val="0024786B"/>
    <w:rsid w:val="00250DA3"/>
    <w:rsid w:val="00250F8F"/>
    <w:rsid w:val="00255010"/>
    <w:rsid w:val="00255FB9"/>
    <w:rsid w:val="00256DD8"/>
    <w:rsid w:val="00260FD2"/>
    <w:rsid w:val="002613A0"/>
    <w:rsid w:val="00262653"/>
    <w:rsid w:val="0026277B"/>
    <w:rsid w:val="00262975"/>
    <w:rsid w:val="00266238"/>
    <w:rsid w:val="002677FD"/>
    <w:rsid w:val="0027263C"/>
    <w:rsid w:val="00276EAC"/>
    <w:rsid w:val="00277509"/>
    <w:rsid w:val="002776FB"/>
    <w:rsid w:val="00294F10"/>
    <w:rsid w:val="002954E4"/>
    <w:rsid w:val="002A1438"/>
    <w:rsid w:val="002A21E1"/>
    <w:rsid w:val="002A2A44"/>
    <w:rsid w:val="002A3CC4"/>
    <w:rsid w:val="002A3F30"/>
    <w:rsid w:val="002B6B22"/>
    <w:rsid w:val="002C0A7C"/>
    <w:rsid w:val="002C0CDD"/>
    <w:rsid w:val="002C1994"/>
    <w:rsid w:val="002C2201"/>
    <w:rsid w:val="002C29AA"/>
    <w:rsid w:val="002C47F8"/>
    <w:rsid w:val="002C4FC3"/>
    <w:rsid w:val="002C5337"/>
    <w:rsid w:val="002C6750"/>
    <w:rsid w:val="002C6F14"/>
    <w:rsid w:val="002D22D0"/>
    <w:rsid w:val="002D4462"/>
    <w:rsid w:val="002D6075"/>
    <w:rsid w:val="002D7DC5"/>
    <w:rsid w:val="002E2B61"/>
    <w:rsid w:val="002E2CA9"/>
    <w:rsid w:val="002E4275"/>
    <w:rsid w:val="002E5A08"/>
    <w:rsid w:val="002E7A9E"/>
    <w:rsid w:val="002F4EB3"/>
    <w:rsid w:val="00300739"/>
    <w:rsid w:val="003013CB"/>
    <w:rsid w:val="00301416"/>
    <w:rsid w:val="00303BC9"/>
    <w:rsid w:val="00304B94"/>
    <w:rsid w:val="00310899"/>
    <w:rsid w:val="00310C41"/>
    <w:rsid w:val="0031161C"/>
    <w:rsid w:val="00311D42"/>
    <w:rsid w:val="00313510"/>
    <w:rsid w:val="003205AD"/>
    <w:rsid w:val="00321363"/>
    <w:rsid w:val="00322604"/>
    <w:rsid w:val="00322B58"/>
    <w:rsid w:val="0032548C"/>
    <w:rsid w:val="00325C94"/>
    <w:rsid w:val="00326DDE"/>
    <w:rsid w:val="0032747D"/>
    <w:rsid w:val="003321A1"/>
    <w:rsid w:val="00332308"/>
    <w:rsid w:val="0033522C"/>
    <w:rsid w:val="00335FB2"/>
    <w:rsid w:val="003360AB"/>
    <w:rsid w:val="00337350"/>
    <w:rsid w:val="00340C58"/>
    <w:rsid w:val="00344158"/>
    <w:rsid w:val="003502D5"/>
    <w:rsid w:val="00354E72"/>
    <w:rsid w:val="00355648"/>
    <w:rsid w:val="003625C6"/>
    <w:rsid w:val="003646C1"/>
    <w:rsid w:val="00366837"/>
    <w:rsid w:val="00370DE8"/>
    <w:rsid w:val="00372F82"/>
    <w:rsid w:val="00375255"/>
    <w:rsid w:val="0037528B"/>
    <w:rsid w:val="00375D24"/>
    <w:rsid w:val="00375DB6"/>
    <w:rsid w:val="00376916"/>
    <w:rsid w:val="003822AB"/>
    <w:rsid w:val="00382D46"/>
    <w:rsid w:val="00383892"/>
    <w:rsid w:val="003848FC"/>
    <w:rsid w:val="00386BE6"/>
    <w:rsid w:val="003876D5"/>
    <w:rsid w:val="00393111"/>
    <w:rsid w:val="003937D1"/>
    <w:rsid w:val="00393B1F"/>
    <w:rsid w:val="00394D58"/>
    <w:rsid w:val="00396864"/>
    <w:rsid w:val="00397A5B"/>
    <w:rsid w:val="00397FE7"/>
    <w:rsid w:val="003A1328"/>
    <w:rsid w:val="003A1EB0"/>
    <w:rsid w:val="003A20AF"/>
    <w:rsid w:val="003A2CB4"/>
    <w:rsid w:val="003A2EF2"/>
    <w:rsid w:val="003A64D7"/>
    <w:rsid w:val="003A7A1B"/>
    <w:rsid w:val="003A7F6B"/>
    <w:rsid w:val="003B0DC4"/>
    <w:rsid w:val="003B43F5"/>
    <w:rsid w:val="003B4E6C"/>
    <w:rsid w:val="003B5254"/>
    <w:rsid w:val="003B7531"/>
    <w:rsid w:val="003C4EB9"/>
    <w:rsid w:val="003C6187"/>
    <w:rsid w:val="003C6DA6"/>
    <w:rsid w:val="003D06B1"/>
    <w:rsid w:val="003D0945"/>
    <w:rsid w:val="003D22C9"/>
    <w:rsid w:val="003D407A"/>
    <w:rsid w:val="003D5876"/>
    <w:rsid w:val="003D711A"/>
    <w:rsid w:val="003D74A6"/>
    <w:rsid w:val="003E0112"/>
    <w:rsid w:val="003E2DB8"/>
    <w:rsid w:val="003E382F"/>
    <w:rsid w:val="003E4EBA"/>
    <w:rsid w:val="003E7A6D"/>
    <w:rsid w:val="003F268E"/>
    <w:rsid w:val="003F2A69"/>
    <w:rsid w:val="003F6DBD"/>
    <w:rsid w:val="003F7157"/>
    <w:rsid w:val="003F71C2"/>
    <w:rsid w:val="003F7B3D"/>
    <w:rsid w:val="00400182"/>
    <w:rsid w:val="00400330"/>
    <w:rsid w:val="004067AD"/>
    <w:rsid w:val="004072F2"/>
    <w:rsid w:val="004077AC"/>
    <w:rsid w:val="00412F80"/>
    <w:rsid w:val="00414175"/>
    <w:rsid w:val="00417410"/>
    <w:rsid w:val="004221EF"/>
    <w:rsid w:val="0042509A"/>
    <w:rsid w:val="004313E5"/>
    <w:rsid w:val="0043745F"/>
    <w:rsid w:val="0044029F"/>
    <w:rsid w:val="00440828"/>
    <w:rsid w:val="00442592"/>
    <w:rsid w:val="004433DE"/>
    <w:rsid w:val="00443C7B"/>
    <w:rsid w:val="00444327"/>
    <w:rsid w:val="00445BA2"/>
    <w:rsid w:val="00447109"/>
    <w:rsid w:val="0044789E"/>
    <w:rsid w:val="0045194D"/>
    <w:rsid w:val="0045230C"/>
    <w:rsid w:val="00456DCF"/>
    <w:rsid w:val="00460A5E"/>
    <w:rsid w:val="00461038"/>
    <w:rsid w:val="00461D10"/>
    <w:rsid w:val="00462835"/>
    <w:rsid w:val="00462B93"/>
    <w:rsid w:val="00466057"/>
    <w:rsid w:val="00467508"/>
    <w:rsid w:val="00467554"/>
    <w:rsid w:val="00475BC0"/>
    <w:rsid w:val="00481116"/>
    <w:rsid w:val="00481CE8"/>
    <w:rsid w:val="00481FCD"/>
    <w:rsid w:val="0048267C"/>
    <w:rsid w:val="0048354F"/>
    <w:rsid w:val="004849A6"/>
    <w:rsid w:val="004876B9"/>
    <w:rsid w:val="00490B2A"/>
    <w:rsid w:val="00490F28"/>
    <w:rsid w:val="00490F3D"/>
    <w:rsid w:val="004922D6"/>
    <w:rsid w:val="00493206"/>
    <w:rsid w:val="00493A79"/>
    <w:rsid w:val="00495296"/>
    <w:rsid w:val="00496522"/>
    <w:rsid w:val="004A3690"/>
    <w:rsid w:val="004A51D7"/>
    <w:rsid w:val="004A6A60"/>
    <w:rsid w:val="004A6F4A"/>
    <w:rsid w:val="004A7E92"/>
    <w:rsid w:val="004B15FB"/>
    <w:rsid w:val="004B6050"/>
    <w:rsid w:val="004B6FAC"/>
    <w:rsid w:val="004C07C5"/>
    <w:rsid w:val="004C0DB0"/>
    <w:rsid w:val="004C0DF9"/>
    <w:rsid w:val="004C18A0"/>
    <w:rsid w:val="004C27A9"/>
    <w:rsid w:val="004C48B5"/>
    <w:rsid w:val="004C7921"/>
    <w:rsid w:val="004D087E"/>
    <w:rsid w:val="004D1D91"/>
    <w:rsid w:val="004D5F40"/>
    <w:rsid w:val="004D766C"/>
    <w:rsid w:val="004D7B7B"/>
    <w:rsid w:val="004E2C6C"/>
    <w:rsid w:val="004E3261"/>
    <w:rsid w:val="004E4009"/>
    <w:rsid w:val="004E66E3"/>
    <w:rsid w:val="004E68A5"/>
    <w:rsid w:val="004E6B12"/>
    <w:rsid w:val="004E6F8A"/>
    <w:rsid w:val="004E7BCD"/>
    <w:rsid w:val="004F1DE6"/>
    <w:rsid w:val="004F31B4"/>
    <w:rsid w:val="004F7901"/>
    <w:rsid w:val="00501B88"/>
    <w:rsid w:val="005033E5"/>
    <w:rsid w:val="00504881"/>
    <w:rsid w:val="005050B6"/>
    <w:rsid w:val="005114DB"/>
    <w:rsid w:val="005151ED"/>
    <w:rsid w:val="00516A58"/>
    <w:rsid w:val="0051737F"/>
    <w:rsid w:val="00517FEE"/>
    <w:rsid w:val="00523852"/>
    <w:rsid w:val="00523F5F"/>
    <w:rsid w:val="00527FA5"/>
    <w:rsid w:val="005311F5"/>
    <w:rsid w:val="00531853"/>
    <w:rsid w:val="00533D6B"/>
    <w:rsid w:val="005354FD"/>
    <w:rsid w:val="00537D28"/>
    <w:rsid w:val="0054710F"/>
    <w:rsid w:val="0054747C"/>
    <w:rsid w:val="005474F3"/>
    <w:rsid w:val="00550648"/>
    <w:rsid w:val="00554155"/>
    <w:rsid w:val="005572D4"/>
    <w:rsid w:val="005573BB"/>
    <w:rsid w:val="00557B2E"/>
    <w:rsid w:val="00561267"/>
    <w:rsid w:val="0056239D"/>
    <w:rsid w:val="00565669"/>
    <w:rsid w:val="0056762E"/>
    <w:rsid w:val="005718F6"/>
    <w:rsid w:val="00572646"/>
    <w:rsid w:val="00575F1F"/>
    <w:rsid w:val="00580A9B"/>
    <w:rsid w:val="00581BF8"/>
    <w:rsid w:val="00582607"/>
    <w:rsid w:val="00583F43"/>
    <w:rsid w:val="00585947"/>
    <w:rsid w:val="00587015"/>
    <w:rsid w:val="00590087"/>
    <w:rsid w:val="00590DBD"/>
    <w:rsid w:val="00597A05"/>
    <w:rsid w:val="005A1477"/>
    <w:rsid w:val="005A62A6"/>
    <w:rsid w:val="005A7400"/>
    <w:rsid w:val="005B24CA"/>
    <w:rsid w:val="005B5342"/>
    <w:rsid w:val="005B5B0D"/>
    <w:rsid w:val="005B7CEA"/>
    <w:rsid w:val="005C08D5"/>
    <w:rsid w:val="005C3AB0"/>
    <w:rsid w:val="005C4449"/>
    <w:rsid w:val="005C4F58"/>
    <w:rsid w:val="005C5DF0"/>
    <w:rsid w:val="005C692D"/>
    <w:rsid w:val="005C71F3"/>
    <w:rsid w:val="005D0340"/>
    <w:rsid w:val="005D3FEC"/>
    <w:rsid w:val="005D44BE"/>
    <w:rsid w:val="005D4CA0"/>
    <w:rsid w:val="005D72A2"/>
    <w:rsid w:val="005E287C"/>
    <w:rsid w:val="005E3FAF"/>
    <w:rsid w:val="005E5C08"/>
    <w:rsid w:val="005E6AD5"/>
    <w:rsid w:val="005F368A"/>
    <w:rsid w:val="005F4861"/>
    <w:rsid w:val="005F4EE5"/>
    <w:rsid w:val="005F550E"/>
    <w:rsid w:val="005F5C31"/>
    <w:rsid w:val="005F61E3"/>
    <w:rsid w:val="00602EE5"/>
    <w:rsid w:val="006041D9"/>
    <w:rsid w:val="00611381"/>
    <w:rsid w:val="00611EC4"/>
    <w:rsid w:val="00612BE0"/>
    <w:rsid w:val="006149BF"/>
    <w:rsid w:val="006170A6"/>
    <w:rsid w:val="00620B3F"/>
    <w:rsid w:val="00620CC3"/>
    <w:rsid w:val="00621779"/>
    <w:rsid w:val="0062198B"/>
    <w:rsid w:val="006226DF"/>
    <w:rsid w:val="00622ED9"/>
    <w:rsid w:val="006250AF"/>
    <w:rsid w:val="00625B45"/>
    <w:rsid w:val="0062672C"/>
    <w:rsid w:val="006274A2"/>
    <w:rsid w:val="00637D1B"/>
    <w:rsid w:val="00641494"/>
    <w:rsid w:val="00641833"/>
    <w:rsid w:val="006418C6"/>
    <w:rsid w:val="00643AB5"/>
    <w:rsid w:val="00644DFE"/>
    <w:rsid w:val="00646126"/>
    <w:rsid w:val="006473B8"/>
    <w:rsid w:val="006500B5"/>
    <w:rsid w:val="006515C6"/>
    <w:rsid w:val="00654893"/>
    <w:rsid w:val="00654894"/>
    <w:rsid w:val="006569A0"/>
    <w:rsid w:val="006601CA"/>
    <w:rsid w:val="0066054B"/>
    <w:rsid w:val="00661248"/>
    <w:rsid w:val="0066171C"/>
    <w:rsid w:val="00662A16"/>
    <w:rsid w:val="00663805"/>
    <w:rsid w:val="00671888"/>
    <w:rsid w:val="00671BBB"/>
    <w:rsid w:val="0067383E"/>
    <w:rsid w:val="00674681"/>
    <w:rsid w:val="006749C6"/>
    <w:rsid w:val="00681655"/>
    <w:rsid w:val="00682237"/>
    <w:rsid w:val="0068647A"/>
    <w:rsid w:val="00687DEE"/>
    <w:rsid w:val="00691171"/>
    <w:rsid w:val="006940F7"/>
    <w:rsid w:val="0069472A"/>
    <w:rsid w:val="0069587F"/>
    <w:rsid w:val="006958E9"/>
    <w:rsid w:val="006964A0"/>
    <w:rsid w:val="00696A8F"/>
    <w:rsid w:val="006A10ED"/>
    <w:rsid w:val="006A1434"/>
    <w:rsid w:val="006A16BD"/>
    <w:rsid w:val="006A282C"/>
    <w:rsid w:val="006A467C"/>
    <w:rsid w:val="006A469E"/>
    <w:rsid w:val="006A4877"/>
    <w:rsid w:val="006A48A6"/>
    <w:rsid w:val="006A550F"/>
    <w:rsid w:val="006A775C"/>
    <w:rsid w:val="006B3DDD"/>
    <w:rsid w:val="006B4280"/>
    <w:rsid w:val="006B787A"/>
    <w:rsid w:val="006C3D4F"/>
    <w:rsid w:val="006D2A5B"/>
    <w:rsid w:val="006D4652"/>
    <w:rsid w:val="006E01B0"/>
    <w:rsid w:val="006E3FA7"/>
    <w:rsid w:val="006F0107"/>
    <w:rsid w:val="006F5DED"/>
    <w:rsid w:val="006F777A"/>
    <w:rsid w:val="007055CE"/>
    <w:rsid w:val="00705C6F"/>
    <w:rsid w:val="00707673"/>
    <w:rsid w:val="00714595"/>
    <w:rsid w:val="0072256F"/>
    <w:rsid w:val="00726C97"/>
    <w:rsid w:val="00733B10"/>
    <w:rsid w:val="00733CEF"/>
    <w:rsid w:val="00735768"/>
    <w:rsid w:val="00736B87"/>
    <w:rsid w:val="007374BD"/>
    <w:rsid w:val="007379FE"/>
    <w:rsid w:val="0074280E"/>
    <w:rsid w:val="00743D7D"/>
    <w:rsid w:val="00745D65"/>
    <w:rsid w:val="00747F4A"/>
    <w:rsid w:val="00751B52"/>
    <w:rsid w:val="0075223F"/>
    <w:rsid w:val="0075252A"/>
    <w:rsid w:val="00752A57"/>
    <w:rsid w:val="00756F08"/>
    <w:rsid w:val="0075786A"/>
    <w:rsid w:val="00762B84"/>
    <w:rsid w:val="00764B84"/>
    <w:rsid w:val="0076657B"/>
    <w:rsid w:val="00770454"/>
    <w:rsid w:val="007705F6"/>
    <w:rsid w:val="00774275"/>
    <w:rsid w:val="0078034D"/>
    <w:rsid w:val="00780808"/>
    <w:rsid w:val="00783B3F"/>
    <w:rsid w:val="007851DA"/>
    <w:rsid w:val="0078693D"/>
    <w:rsid w:val="0079024E"/>
    <w:rsid w:val="00790BCC"/>
    <w:rsid w:val="00792DA0"/>
    <w:rsid w:val="007974F5"/>
    <w:rsid w:val="007A254E"/>
    <w:rsid w:val="007A49BE"/>
    <w:rsid w:val="007A6338"/>
    <w:rsid w:val="007A66B7"/>
    <w:rsid w:val="007A68A3"/>
    <w:rsid w:val="007B0AEB"/>
    <w:rsid w:val="007B0F49"/>
    <w:rsid w:val="007B0F57"/>
    <w:rsid w:val="007B2A97"/>
    <w:rsid w:val="007B43BF"/>
    <w:rsid w:val="007B486D"/>
    <w:rsid w:val="007B55EC"/>
    <w:rsid w:val="007B5687"/>
    <w:rsid w:val="007B6F69"/>
    <w:rsid w:val="007C16A0"/>
    <w:rsid w:val="007C2FB3"/>
    <w:rsid w:val="007C7AF6"/>
    <w:rsid w:val="007C7E14"/>
    <w:rsid w:val="007C7FD7"/>
    <w:rsid w:val="007D2857"/>
    <w:rsid w:val="007D2DEC"/>
    <w:rsid w:val="007D3CA2"/>
    <w:rsid w:val="007D3D43"/>
    <w:rsid w:val="007D4909"/>
    <w:rsid w:val="007D6223"/>
    <w:rsid w:val="007D7C6C"/>
    <w:rsid w:val="007E16F0"/>
    <w:rsid w:val="007E3B17"/>
    <w:rsid w:val="007E7B57"/>
    <w:rsid w:val="007F38D0"/>
    <w:rsid w:val="007F5881"/>
    <w:rsid w:val="007F7421"/>
    <w:rsid w:val="00800647"/>
    <w:rsid w:val="00800F3E"/>
    <w:rsid w:val="00801B92"/>
    <w:rsid w:val="0080670D"/>
    <w:rsid w:val="008075F0"/>
    <w:rsid w:val="00807AF2"/>
    <w:rsid w:val="00811217"/>
    <w:rsid w:val="00812021"/>
    <w:rsid w:val="00812A16"/>
    <w:rsid w:val="008140CC"/>
    <w:rsid w:val="00814562"/>
    <w:rsid w:val="0081501A"/>
    <w:rsid w:val="00816A25"/>
    <w:rsid w:val="00816ADE"/>
    <w:rsid w:val="00820434"/>
    <w:rsid w:val="00821602"/>
    <w:rsid w:val="00827EF4"/>
    <w:rsid w:val="00831284"/>
    <w:rsid w:val="00831446"/>
    <w:rsid w:val="00832806"/>
    <w:rsid w:val="00832881"/>
    <w:rsid w:val="00846EBE"/>
    <w:rsid w:val="00847095"/>
    <w:rsid w:val="00847B33"/>
    <w:rsid w:val="00850DC6"/>
    <w:rsid w:val="008557C6"/>
    <w:rsid w:val="00856854"/>
    <w:rsid w:val="00856FCD"/>
    <w:rsid w:val="00857C4F"/>
    <w:rsid w:val="00857E34"/>
    <w:rsid w:val="00860EE3"/>
    <w:rsid w:val="008613FB"/>
    <w:rsid w:val="008616B4"/>
    <w:rsid w:val="00862584"/>
    <w:rsid w:val="00862DF1"/>
    <w:rsid w:val="00862E33"/>
    <w:rsid w:val="0086390C"/>
    <w:rsid w:val="00870FC8"/>
    <w:rsid w:val="008737F1"/>
    <w:rsid w:val="00874C8D"/>
    <w:rsid w:val="00874F4B"/>
    <w:rsid w:val="00875260"/>
    <w:rsid w:val="008756E1"/>
    <w:rsid w:val="00876E40"/>
    <w:rsid w:val="00880A74"/>
    <w:rsid w:val="0088222A"/>
    <w:rsid w:val="008842BC"/>
    <w:rsid w:val="00887D71"/>
    <w:rsid w:val="008917B6"/>
    <w:rsid w:val="00891D1F"/>
    <w:rsid w:val="008921EC"/>
    <w:rsid w:val="00895AAC"/>
    <w:rsid w:val="008964F8"/>
    <w:rsid w:val="00897E5B"/>
    <w:rsid w:val="008A680E"/>
    <w:rsid w:val="008A76FD"/>
    <w:rsid w:val="008B2D09"/>
    <w:rsid w:val="008B55A0"/>
    <w:rsid w:val="008B6A7A"/>
    <w:rsid w:val="008C163A"/>
    <w:rsid w:val="008C1849"/>
    <w:rsid w:val="008C1D7B"/>
    <w:rsid w:val="008C26FA"/>
    <w:rsid w:val="008C456B"/>
    <w:rsid w:val="008C537F"/>
    <w:rsid w:val="008C5E1F"/>
    <w:rsid w:val="008C6792"/>
    <w:rsid w:val="008C7398"/>
    <w:rsid w:val="008C7F24"/>
    <w:rsid w:val="008D2B00"/>
    <w:rsid w:val="008D5E91"/>
    <w:rsid w:val="008D658B"/>
    <w:rsid w:val="008D68AE"/>
    <w:rsid w:val="008D7459"/>
    <w:rsid w:val="008E4EDB"/>
    <w:rsid w:val="008E54E6"/>
    <w:rsid w:val="008E6D6F"/>
    <w:rsid w:val="008F1F49"/>
    <w:rsid w:val="008F79EC"/>
    <w:rsid w:val="008F7EF3"/>
    <w:rsid w:val="00900DDE"/>
    <w:rsid w:val="00901623"/>
    <w:rsid w:val="00903862"/>
    <w:rsid w:val="009038BA"/>
    <w:rsid w:val="00903F09"/>
    <w:rsid w:val="009061A8"/>
    <w:rsid w:val="009123B0"/>
    <w:rsid w:val="0091729A"/>
    <w:rsid w:val="00923A3D"/>
    <w:rsid w:val="00925C98"/>
    <w:rsid w:val="00926FB7"/>
    <w:rsid w:val="009317F2"/>
    <w:rsid w:val="009326F6"/>
    <w:rsid w:val="0093275A"/>
    <w:rsid w:val="00932D1E"/>
    <w:rsid w:val="00934254"/>
    <w:rsid w:val="00940593"/>
    <w:rsid w:val="0094198B"/>
    <w:rsid w:val="00942520"/>
    <w:rsid w:val="009434F8"/>
    <w:rsid w:val="009437A2"/>
    <w:rsid w:val="009443D4"/>
    <w:rsid w:val="009449CE"/>
    <w:rsid w:val="00944B28"/>
    <w:rsid w:val="0094736E"/>
    <w:rsid w:val="00947439"/>
    <w:rsid w:val="0095021C"/>
    <w:rsid w:val="00950F6A"/>
    <w:rsid w:val="0095171A"/>
    <w:rsid w:val="00951EE1"/>
    <w:rsid w:val="00953685"/>
    <w:rsid w:val="009568FE"/>
    <w:rsid w:val="00960B44"/>
    <w:rsid w:val="00961551"/>
    <w:rsid w:val="00967431"/>
    <w:rsid w:val="00967672"/>
    <w:rsid w:val="00974EA3"/>
    <w:rsid w:val="00977B2B"/>
    <w:rsid w:val="0098375E"/>
    <w:rsid w:val="00985B73"/>
    <w:rsid w:val="00986B04"/>
    <w:rsid w:val="00986D94"/>
    <w:rsid w:val="009870A7"/>
    <w:rsid w:val="009873BD"/>
    <w:rsid w:val="00987BE3"/>
    <w:rsid w:val="009A10DE"/>
    <w:rsid w:val="009A1B64"/>
    <w:rsid w:val="009A241B"/>
    <w:rsid w:val="009A256A"/>
    <w:rsid w:val="009A2E8F"/>
    <w:rsid w:val="009A3BC4"/>
    <w:rsid w:val="009A3D4F"/>
    <w:rsid w:val="009A43BF"/>
    <w:rsid w:val="009B1936"/>
    <w:rsid w:val="009B23D8"/>
    <w:rsid w:val="009B3074"/>
    <w:rsid w:val="009B58F6"/>
    <w:rsid w:val="009B5FB3"/>
    <w:rsid w:val="009B7F5F"/>
    <w:rsid w:val="009C59F1"/>
    <w:rsid w:val="009D19C0"/>
    <w:rsid w:val="009D4E80"/>
    <w:rsid w:val="009E2ACC"/>
    <w:rsid w:val="009E337B"/>
    <w:rsid w:val="009E4350"/>
    <w:rsid w:val="009E4A91"/>
    <w:rsid w:val="009E5149"/>
    <w:rsid w:val="009E7988"/>
    <w:rsid w:val="009E7F3C"/>
    <w:rsid w:val="009F03CE"/>
    <w:rsid w:val="009F2B0B"/>
    <w:rsid w:val="009F2B17"/>
    <w:rsid w:val="009F3ADC"/>
    <w:rsid w:val="009F3B49"/>
    <w:rsid w:val="009F3E71"/>
    <w:rsid w:val="009F3FD4"/>
    <w:rsid w:val="009F448C"/>
    <w:rsid w:val="009F4918"/>
    <w:rsid w:val="00A017F3"/>
    <w:rsid w:val="00A0206B"/>
    <w:rsid w:val="00A027A0"/>
    <w:rsid w:val="00A03045"/>
    <w:rsid w:val="00A03978"/>
    <w:rsid w:val="00A079B6"/>
    <w:rsid w:val="00A10539"/>
    <w:rsid w:val="00A105E6"/>
    <w:rsid w:val="00A12E9B"/>
    <w:rsid w:val="00A147B6"/>
    <w:rsid w:val="00A15763"/>
    <w:rsid w:val="00A17CA3"/>
    <w:rsid w:val="00A228C7"/>
    <w:rsid w:val="00A24723"/>
    <w:rsid w:val="00A24952"/>
    <w:rsid w:val="00A24ACE"/>
    <w:rsid w:val="00A30084"/>
    <w:rsid w:val="00A332F0"/>
    <w:rsid w:val="00A338A3"/>
    <w:rsid w:val="00A343B2"/>
    <w:rsid w:val="00A35724"/>
    <w:rsid w:val="00A36378"/>
    <w:rsid w:val="00A368C6"/>
    <w:rsid w:val="00A41050"/>
    <w:rsid w:val="00A423FE"/>
    <w:rsid w:val="00A43977"/>
    <w:rsid w:val="00A450A2"/>
    <w:rsid w:val="00A533F1"/>
    <w:rsid w:val="00A55C43"/>
    <w:rsid w:val="00A579FA"/>
    <w:rsid w:val="00A643FD"/>
    <w:rsid w:val="00A64CBD"/>
    <w:rsid w:val="00A70E1E"/>
    <w:rsid w:val="00A72675"/>
    <w:rsid w:val="00A82756"/>
    <w:rsid w:val="00A82E3C"/>
    <w:rsid w:val="00A843E0"/>
    <w:rsid w:val="00A8586E"/>
    <w:rsid w:val="00A87478"/>
    <w:rsid w:val="00A9077A"/>
    <w:rsid w:val="00A9265C"/>
    <w:rsid w:val="00A9548A"/>
    <w:rsid w:val="00A9728E"/>
    <w:rsid w:val="00AA0963"/>
    <w:rsid w:val="00AA35A5"/>
    <w:rsid w:val="00AA7CA1"/>
    <w:rsid w:val="00AB00F9"/>
    <w:rsid w:val="00AB07B5"/>
    <w:rsid w:val="00AB0A81"/>
    <w:rsid w:val="00AC0568"/>
    <w:rsid w:val="00AC10C9"/>
    <w:rsid w:val="00AC21CA"/>
    <w:rsid w:val="00AC449C"/>
    <w:rsid w:val="00AC79A6"/>
    <w:rsid w:val="00AD1705"/>
    <w:rsid w:val="00AD2DBC"/>
    <w:rsid w:val="00AD326F"/>
    <w:rsid w:val="00AD4E1F"/>
    <w:rsid w:val="00AD4E55"/>
    <w:rsid w:val="00AD5BA5"/>
    <w:rsid w:val="00AD7CAC"/>
    <w:rsid w:val="00AE0592"/>
    <w:rsid w:val="00AE23EC"/>
    <w:rsid w:val="00AE24F9"/>
    <w:rsid w:val="00AE25BF"/>
    <w:rsid w:val="00AE2C22"/>
    <w:rsid w:val="00AE4EF5"/>
    <w:rsid w:val="00AE5EB4"/>
    <w:rsid w:val="00AF1791"/>
    <w:rsid w:val="00AF358A"/>
    <w:rsid w:val="00AF55BA"/>
    <w:rsid w:val="00AF5764"/>
    <w:rsid w:val="00B00446"/>
    <w:rsid w:val="00B01E9A"/>
    <w:rsid w:val="00B02CAC"/>
    <w:rsid w:val="00B03C01"/>
    <w:rsid w:val="00B05C6E"/>
    <w:rsid w:val="00B06F6E"/>
    <w:rsid w:val="00B073A0"/>
    <w:rsid w:val="00B075D3"/>
    <w:rsid w:val="00B078D6"/>
    <w:rsid w:val="00B07E82"/>
    <w:rsid w:val="00B1719B"/>
    <w:rsid w:val="00B203DD"/>
    <w:rsid w:val="00B215CD"/>
    <w:rsid w:val="00B22D51"/>
    <w:rsid w:val="00B2683E"/>
    <w:rsid w:val="00B26915"/>
    <w:rsid w:val="00B277EC"/>
    <w:rsid w:val="00B27DEF"/>
    <w:rsid w:val="00B3015C"/>
    <w:rsid w:val="00B31FF1"/>
    <w:rsid w:val="00B3394E"/>
    <w:rsid w:val="00B365CC"/>
    <w:rsid w:val="00B3799F"/>
    <w:rsid w:val="00B37FBF"/>
    <w:rsid w:val="00B42A18"/>
    <w:rsid w:val="00B50561"/>
    <w:rsid w:val="00B56BEC"/>
    <w:rsid w:val="00B56F6C"/>
    <w:rsid w:val="00B64915"/>
    <w:rsid w:val="00B70D65"/>
    <w:rsid w:val="00B70E4E"/>
    <w:rsid w:val="00B72579"/>
    <w:rsid w:val="00B727B3"/>
    <w:rsid w:val="00B744AD"/>
    <w:rsid w:val="00B762D2"/>
    <w:rsid w:val="00B763AF"/>
    <w:rsid w:val="00B76E60"/>
    <w:rsid w:val="00B86D48"/>
    <w:rsid w:val="00B9040F"/>
    <w:rsid w:val="00B92A47"/>
    <w:rsid w:val="00B93D11"/>
    <w:rsid w:val="00B93DF6"/>
    <w:rsid w:val="00B95BFB"/>
    <w:rsid w:val="00B965DE"/>
    <w:rsid w:val="00B977DD"/>
    <w:rsid w:val="00BA0DE1"/>
    <w:rsid w:val="00BA24D3"/>
    <w:rsid w:val="00BA2FEA"/>
    <w:rsid w:val="00BA3A53"/>
    <w:rsid w:val="00BA3EEB"/>
    <w:rsid w:val="00BA4095"/>
    <w:rsid w:val="00BA40C9"/>
    <w:rsid w:val="00BA4A73"/>
    <w:rsid w:val="00BA5B43"/>
    <w:rsid w:val="00BB1A21"/>
    <w:rsid w:val="00BB3C52"/>
    <w:rsid w:val="00BB4A97"/>
    <w:rsid w:val="00BB6DC4"/>
    <w:rsid w:val="00BB7DFE"/>
    <w:rsid w:val="00BB7FA0"/>
    <w:rsid w:val="00BC1A2B"/>
    <w:rsid w:val="00BC1DAE"/>
    <w:rsid w:val="00BC54DC"/>
    <w:rsid w:val="00BC642A"/>
    <w:rsid w:val="00BC6721"/>
    <w:rsid w:val="00BC6F32"/>
    <w:rsid w:val="00BC7C0F"/>
    <w:rsid w:val="00BD136C"/>
    <w:rsid w:val="00BD4341"/>
    <w:rsid w:val="00BD4BAF"/>
    <w:rsid w:val="00BD7262"/>
    <w:rsid w:val="00BE194A"/>
    <w:rsid w:val="00BE1B14"/>
    <w:rsid w:val="00BE28FB"/>
    <w:rsid w:val="00BE2D73"/>
    <w:rsid w:val="00BE3664"/>
    <w:rsid w:val="00BE56CC"/>
    <w:rsid w:val="00BE6A07"/>
    <w:rsid w:val="00BE754F"/>
    <w:rsid w:val="00BE7661"/>
    <w:rsid w:val="00BE7F9A"/>
    <w:rsid w:val="00BF4A2C"/>
    <w:rsid w:val="00BF5364"/>
    <w:rsid w:val="00C01226"/>
    <w:rsid w:val="00C059EE"/>
    <w:rsid w:val="00C06014"/>
    <w:rsid w:val="00C06C5C"/>
    <w:rsid w:val="00C113A2"/>
    <w:rsid w:val="00C12778"/>
    <w:rsid w:val="00C13ADE"/>
    <w:rsid w:val="00C14D91"/>
    <w:rsid w:val="00C15A62"/>
    <w:rsid w:val="00C162E1"/>
    <w:rsid w:val="00C21802"/>
    <w:rsid w:val="00C24196"/>
    <w:rsid w:val="00C24F91"/>
    <w:rsid w:val="00C30D46"/>
    <w:rsid w:val="00C318FC"/>
    <w:rsid w:val="00C34283"/>
    <w:rsid w:val="00C37620"/>
    <w:rsid w:val="00C417AC"/>
    <w:rsid w:val="00C41F14"/>
    <w:rsid w:val="00C427E8"/>
    <w:rsid w:val="00C439FD"/>
    <w:rsid w:val="00C43D1E"/>
    <w:rsid w:val="00C46675"/>
    <w:rsid w:val="00C50F7C"/>
    <w:rsid w:val="00C553B7"/>
    <w:rsid w:val="00C55900"/>
    <w:rsid w:val="00C57C50"/>
    <w:rsid w:val="00C6126D"/>
    <w:rsid w:val="00C61A9F"/>
    <w:rsid w:val="00C61C21"/>
    <w:rsid w:val="00C63A82"/>
    <w:rsid w:val="00C715CA"/>
    <w:rsid w:val="00C71DC8"/>
    <w:rsid w:val="00C72319"/>
    <w:rsid w:val="00C76665"/>
    <w:rsid w:val="00C80EA0"/>
    <w:rsid w:val="00C814D9"/>
    <w:rsid w:val="00C82256"/>
    <w:rsid w:val="00C87640"/>
    <w:rsid w:val="00C90089"/>
    <w:rsid w:val="00C90F39"/>
    <w:rsid w:val="00C91526"/>
    <w:rsid w:val="00C943D4"/>
    <w:rsid w:val="00C951C6"/>
    <w:rsid w:val="00C95AB9"/>
    <w:rsid w:val="00C9639D"/>
    <w:rsid w:val="00C96A38"/>
    <w:rsid w:val="00C96CD1"/>
    <w:rsid w:val="00C97226"/>
    <w:rsid w:val="00CA22FD"/>
    <w:rsid w:val="00CA3741"/>
    <w:rsid w:val="00CA4120"/>
    <w:rsid w:val="00CA4268"/>
    <w:rsid w:val="00CA7617"/>
    <w:rsid w:val="00CB1B46"/>
    <w:rsid w:val="00CB33B0"/>
    <w:rsid w:val="00CB34A3"/>
    <w:rsid w:val="00CB3FB6"/>
    <w:rsid w:val="00CB4CEB"/>
    <w:rsid w:val="00CB5347"/>
    <w:rsid w:val="00CB611F"/>
    <w:rsid w:val="00CB6736"/>
    <w:rsid w:val="00CC00D8"/>
    <w:rsid w:val="00CC0FDB"/>
    <w:rsid w:val="00CC16EE"/>
    <w:rsid w:val="00CC4F88"/>
    <w:rsid w:val="00CD2AA5"/>
    <w:rsid w:val="00CD3455"/>
    <w:rsid w:val="00CD5196"/>
    <w:rsid w:val="00CD76D9"/>
    <w:rsid w:val="00CE04F5"/>
    <w:rsid w:val="00CE1D20"/>
    <w:rsid w:val="00CE6BA1"/>
    <w:rsid w:val="00CE7B1B"/>
    <w:rsid w:val="00CF0BA1"/>
    <w:rsid w:val="00CF23E1"/>
    <w:rsid w:val="00CF3B0B"/>
    <w:rsid w:val="00CF425D"/>
    <w:rsid w:val="00CF4AD5"/>
    <w:rsid w:val="00CF5065"/>
    <w:rsid w:val="00CF6D3D"/>
    <w:rsid w:val="00D0023E"/>
    <w:rsid w:val="00D00AC1"/>
    <w:rsid w:val="00D01AD9"/>
    <w:rsid w:val="00D02341"/>
    <w:rsid w:val="00D03E0E"/>
    <w:rsid w:val="00D061D6"/>
    <w:rsid w:val="00D0685D"/>
    <w:rsid w:val="00D06EE9"/>
    <w:rsid w:val="00D10563"/>
    <w:rsid w:val="00D1223F"/>
    <w:rsid w:val="00D1266C"/>
    <w:rsid w:val="00D146EF"/>
    <w:rsid w:val="00D156E0"/>
    <w:rsid w:val="00D15D2E"/>
    <w:rsid w:val="00D15DB1"/>
    <w:rsid w:val="00D20491"/>
    <w:rsid w:val="00D2070A"/>
    <w:rsid w:val="00D21824"/>
    <w:rsid w:val="00D23B71"/>
    <w:rsid w:val="00D27DF2"/>
    <w:rsid w:val="00D27F1E"/>
    <w:rsid w:val="00D34B94"/>
    <w:rsid w:val="00D35A0E"/>
    <w:rsid w:val="00D37135"/>
    <w:rsid w:val="00D3757C"/>
    <w:rsid w:val="00D46666"/>
    <w:rsid w:val="00D52B33"/>
    <w:rsid w:val="00D5357A"/>
    <w:rsid w:val="00D540EC"/>
    <w:rsid w:val="00D55B03"/>
    <w:rsid w:val="00D56A1C"/>
    <w:rsid w:val="00D609A0"/>
    <w:rsid w:val="00D61D7B"/>
    <w:rsid w:val="00D66282"/>
    <w:rsid w:val="00D7187A"/>
    <w:rsid w:val="00D71F40"/>
    <w:rsid w:val="00D72FCB"/>
    <w:rsid w:val="00D76043"/>
    <w:rsid w:val="00D7631C"/>
    <w:rsid w:val="00D77416"/>
    <w:rsid w:val="00D77524"/>
    <w:rsid w:val="00D82BAA"/>
    <w:rsid w:val="00D83855"/>
    <w:rsid w:val="00D84639"/>
    <w:rsid w:val="00D853F9"/>
    <w:rsid w:val="00D86133"/>
    <w:rsid w:val="00D90626"/>
    <w:rsid w:val="00D90BEE"/>
    <w:rsid w:val="00D94415"/>
    <w:rsid w:val="00D9584B"/>
    <w:rsid w:val="00DA23C9"/>
    <w:rsid w:val="00DA2E16"/>
    <w:rsid w:val="00DA3039"/>
    <w:rsid w:val="00DA59A5"/>
    <w:rsid w:val="00DA5C49"/>
    <w:rsid w:val="00DA74F3"/>
    <w:rsid w:val="00DA7EE9"/>
    <w:rsid w:val="00DB0986"/>
    <w:rsid w:val="00DB0D53"/>
    <w:rsid w:val="00DB36C1"/>
    <w:rsid w:val="00DB7116"/>
    <w:rsid w:val="00DB73F3"/>
    <w:rsid w:val="00DC556F"/>
    <w:rsid w:val="00DC5576"/>
    <w:rsid w:val="00DD0F81"/>
    <w:rsid w:val="00DD2334"/>
    <w:rsid w:val="00DD51A8"/>
    <w:rsid w:val="00DD545D"/>
    <w:rsid w:val="00DD58B7"/>
    <w:rsid w:val="00DD63E6"/>
    <w:rsid w:val="00DD64AE"/>
    <w:rsid w:val="00DD7B30"/>
    <w:rsid w:val="00DE0537"/>
    <w:rsid w:val="00DE057B"/>
    <w:rsid w:val="00DE25D2"/>
    <w:rsid w:val="00DE2BC6"/>
    <w:rsid w:val="00DE3E9E"/>
    <w:rsid w:val="00DE5CB1"/>
    <w:rsid w:val="00DE6622"/>
    <w:rsid w:val="00DE7219"/>
    <w:rsid w:val="00DF3036"/>
    <w:rsid w:val="00DF39DD"/>
    <w:rsid w:val="00DF3E20"/>
    <w:rsid w:val="00E033E0"/>
    <w:rsid w:val="00E04EEA"/>
    <w:rsid w:val="00E1160C"/>
    <w:rsid w:val="00E11677"/>
    <w:rsid w:val="00E13270"/>
    <w:rsid w:val="00E13396"/>
    <w:rsid w:val="00E13CB2"/>
    <w:rsid w:val="00E157C2"/>
    <w:rsid w:val="00E15A0F"/>
    <w:rsid w:val="00E17D77"/>
    <w:rsid w:val="00E203C3"/>
    <w:rsid w:val="00E22563"/>
    <w:rsid w:val="00E265ED"/>
    <w:rsid w:val="00E30E9A"/>
    <w:rsid w:val="00E32702"/>
    <w:rsid w:val="00E32969"/>
    <w:rsid w:val="00E37B7E"/>
    <w:rsid w:val="00E37FA3"/>
    <w:rsid w:val="00E4263A"/>
    <w:rsid w:val="00E43EA2"/>
    <w:rsid w:val="00E5070B"/>
    <w:rsid w:val="00E512FE"/>
    <w:rsid w:val="00E533B8"/>
    <w:rsid w:val="00E62318"/>
    <w:rsid w:val="00E624B2"/>
    <w:rsid w:val="00E62A6C"/>
    <w:rsid w:val="00E722E7"/>
    <w:rsid w:val="00E7466D"/>
    <w:rsid w:val="00E75E48"/>
    <w:rsid w:val="00E76986"/>
    <w:rsid w:val="00E80EF0"/>
    <w:rsid w:val="00E816CE"/>
    <w:rsid w:val="00E82A90"/>
    <w:rsid w:val="00E85012"/>
    <w:rsid w:val="00E875C5"/>
    <w:rsid w:val="00E90B85"/>
    <w:rsid w:val="00E922B1"/>
    <w:rsid w:val="00E9256F"/>
    <w:rsid w:val="00E92837"/>
    <w:rsid w:val="00E92F77"/>
    <w:rsid w:val="00E93F80"/>
    <w:rsid w:val="00E943CF"/>
    <w:rsid w:val="00E95E13"/>
    <w:rsid w:val="00EA0D64"/>
    <w:rsid w:val="00EA5E0C"/>
    <w:rsid w:val="00EA7FBC"/>
    <w:rsid w:val="00EB0CD0"/>
    <w:rsid w:val="00EB0E6C"/>
    <w:rsid w:val="00EB377E"/>
    <w:rsid w:val="00EB4B7C"/>
    <w:rsid w:val="00EB5523"/>
    <w:rsid w:val="00EB598E"/>
    <w:rsid w:val="00EB6F7C"/>
    <w:rsid w:val="00EB7616"/>
    <w:rsid w:val="00EB7DDC"/>
    <w:rsid w:val="00EC0C27"/>
    <w:rsid w:val="00EC2397"/>
    <w:rsid w:val="00EC3212"/>
    <w:rsid w:val="00EC3A08"/>
    <w:rsid w:val="00EC484B"/>
    <w:rsid w:val="00EC572B"/>
    <w:rsid w:val="00EC5DFD"/>
    <w:rsid w:val="00EC5F90"/>
    <w:rsid w:val="00ED3371"/>
    <w:rsid w:val="00ED567B"/>
    <w:rsid w:val="00ED60EB"/>
    <w:rsid w:val="00ED7A5B"/>
    <w:rsid w:val="00EE1AB4"/>
    <w:rsid w:val="00EE3779"/>
    <w:rsid w:val="00EE43B6"/>
    <w:rsid w:val="00EE7D12"/>
    <w:rsid w:val="00EF1070"/>
    <w:rsid w:val="00EF6008"/>
    <w:rsid w:val="00F00CEA"/>
    <w:rsid w:val="00F01B53"/>
    <w:rsid w:val="00F03910"/>
    <w:rsid w:val="00F115C5"/>
    <w:rsid w:val="00F11D49"/>
    <w:rsid w:val="00F12C09"/>
    <w:rsid w:val="00F12E41"/>
    <w:rsid w:val="00F13EFD"/>
    <w:rsid w:val="00F13FC0"/>
    <w:rsid w:val="00F1602A"/>
    <w:rsid w:val="00F22E43"/>
    <w:rsid w:val="00F23BC4"/>
    <w:rsid w:val="00F24658"/>
    <w:rsid w:val="00F306A7"/>
    <w:rsid w:val="00F3147D"/>
    <w:rsid w:val="00F32AD8"/>
    <w:rsid w:val="00F32F3F"/>
    <w:rsid w:val="00F334B2"/>
    <w:rsid w:val="00F34B10"/>
    <w:rsid w:val="00F34D8B"/>
    <w:rsid w:val="00F35121"/>
    <w:rsid w:val="00F36321"/>
    <w:rsid w:val="00F40145"/>
    <w:rsid w:val="00F40A79"/>
    <w:rsid w:val="00F41624"/>
    <w:rsid w:val="00F41A27"/>
    <w:rsid w:val="00F41F9D"/>
    <w:rsid w:val="00F4338D"/>
    <w:rsid w:val="00F436D9"/>
    <w:rsid w:val="00F440D3"/>
    <w:rsid w:val="00F513CD"/>
    <w:rsid w:val="00F6614C"/>
    <w:rsid w:val="00F73A43"/>
    <w:rsid w:val="00F745D2"/>
    <w:rsid w:val="00F811DD"/>
    <w:rsid w:val="00F81883"/>
    <w:rsid w:val="00F82E56"/>
    <w:rsid w:val="00F84D35"/>
    <w:rsid w:val="00F8549B"/>
    <w:rsid w:val="00F8785E"/>
    <w:rsid w:val="00F921F1"/>
    <w:rsid w:val="00F944ED"/>
    <w:rsid w:val="00F9722F"/>
    <w:rsid w:val="00F979F2"/>
    <w:rsid w:val="00FA1A96"/>
    <w:rsid w:val="00FA1D90"/>
    <w:rsid w:val="00FA2116"/>
    <w:rsid w:val="00FA26D2"/>
    <w:rsid w:val="00FA26FA"/>
    <w:rsid w:val="00FA4811"/>
    <w:rsid w:val="00FB14F2"/>
    <w:rsid w:val="00FB55F5"/>
    <w:rsid w:val="00FC0804"/>
    <w:rsid w:val="00FC0EEF"/>
    <w:rsid w:val="00FC29A6"/>
    <w:rsid w:val="00FC30BC"/>
    <w:rsid w:val="00FC3B6D"/>
    <w:rsid w:val="00FD3032"/>
    <w:rsid w:val="00FD30A6"/>
    <w:rsid w:val="00FD3298"/>
    <w:rsid w:val="00FD3A4E"/>
    <w:rsid w:val="00FD500C"/>
    <w:rsid w:val="00FE0231"/>
    <w:rsid w:val="00FE0407"/>
    <w:rsid w:val="00FE1F0D"/>
    <w:rsid w:val="00FE288F"/>
    <w:rsid w:val="00FE404F"/>
    <w:rsid w:val="00FE6A8E"/>
    <w:rsid w:val="00FF057E"/>
    <w:rsid w:val="00FF2094"/>
    <w:rsid w:val="00FF237F"/>
    <w:rsid w:val="00FF2BA7"/>
    <w:rsid w:val="00FF2F1C"/>
    <w:rsid w:val="00FF3483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11B31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5A147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paragraph" w:styleId="af9">
    <w:name w:val="List Paragraph"/>
    <w:basedOn w:val="a"/>
    <w:uiPriority w:val="34"/>
    <w:qFormat/>
    <w:rsid w:val="00783B3F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99BFA-D027-514C-8D79-76AE63897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13</TotalTime>
  <Pages>2</Pages>
  <Words>271</Words>
  <Characters>1547</Characters>
  <Application>Microsoft Macintosh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9</cp:revision>
  <cp:lastPrinted>2015-10-05T00:25:00Z</cp:lastPrinted>
  <dcterms:created xsi:type="dcterms:W3CDTF">2016-09-29T04:20:00Z</dcterms:created>
  <dcterms:modified xsi:type="dcterms:W3CDTF">2016-11-25T00:12:00Z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